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การขออนุญาตและการต่อใบอนุญาตดำเนินการทดสอบมาตรฐานฝีมือแรงงานแห่งชาติ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การขออนุญาตและการต่อใบอนุญาตดำเนินการทดสอบมาตรฐานฝีมือแรงงานแห่งชาติ 25/05/2558 10:04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</w:t>
              <w:br/>
              <w:t xml:space="preserve">   โทรศัพท์ :0 2245 4837 </w:t>
              <w:br/>
              <w:t xml:space="preserve">   โทรสาร  :0 2247 9421</w:t>
              <w:br/>
              <w:t xml:space="preserve">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/ ติดต่อด้วยตนเอง ณ หน่วยงาน</w:t>
              <w:br/>
              <w:t xml:space="preserve">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 / ติดต่อด้วยตนเอง ณ หน่วยงาน/ติดต่อด้วยตนเอง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(หมายเหตุ 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สถานประกอบการใดหรือผู้ใดมีความประสงค์จะดำเนินการทดสอบมาตรฐานฝีมือแรงงานแห่งชาติจะต้องมีเอกสารรับรองว่าเป็นผู้มีใบอนุญาต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การออกใบอนุญาตให้เป็นผู้ดำเนินการทดสอบมาตรฐานฝีมือแรงงานแห่งชาติ การออกใบอนุญาตให้เป็นผู้ดำเนินการทดสอบมาตรฐานฝีมือแรงงาน เป็นไปตามระเบียบการพิจารณาอนุญาตเป็นผู้ดำเนินการทดสอบฝีมือแรงงานแห่งชาติ และพระราชบัญญัติส่งเสริมการพัฒนาฝีมือแรงงาน พ.ศ. 2545 มาตรา 24 (เว็บไซต์กรมพัมนาฝีมือแรงงาน www.dsd.go.th) และประกาศคณะกรรมการส่งเสริมการพัฒนาฝีมือแรงงาน เรื่องหลักเกณฑ์ วิธีการ และเงื่อนไขในการออกใบอนุญาตเป็นผู้ดำเนินการทดสอบมาตรฐาน</w:t>
        <w:br/>
        <w:t xml:space="preserve"/>
        <w:br/>
        <w:t xml:space="preserve">2.ผู้ใดมีความประสงค์เป็นผู้ดำเนินการทดสอบ สามารถยื่นคำขอต่อนายทะเบียนพร้อมด้วยเอกสารหลักฐานตามที่กำหนดไว้ในแบบ มฐ.1 มฐ.2 และมฐ.3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</w:t>
              <w:br/>
              <w:t xml:space="preserve">   ของเอกสาร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เจ้าหน้าที่นัดหมายคณะทำงานตรวจสอบ และผู้ยื่นคำขอ  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แจ้งผลการตรวจสอบ ออกใบอนุญาตกรณีผ่านการพิจารณา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(หมายเหตุ  ใบอนุญาตมีอายุ ครั้งละ 2 ปี</w:t>
              <w:br/>
              <w:t xml:space="preserve">กรณี ต่อใบอนุญาตให้ยื่นเอกสารเช่นเดียวกับการขอใบอนุญาต และสามารถยื่นเอกสารการต่ออายุ ก่อนการสิ้นอายุใบอนุญาต 30 วัน</w:t>
              <w:br/>
              <w:t xml:space="preserve"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แบบคำขอรับอนุญาตเป็นผู้ดำเนินการทดสอบมาตรฐานฝีมือแรงงานแห่งชาติ (แบบ มฐ.1)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รายชื่อสาขาอาชีพที่ขอดำเนินการทดสอบมาตรฐานฝีมือแรงงานแห่งชาติ (แบบมฐ.2)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รายชื่อผู้ทดสอบมาตรฐานฝีมือแรงงานแห่งชาติ (แบบ มฐ.3)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 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 และส่วนภูมิภาคตามรายละเอียดที่เว็บไซต์ http://www.dsd.go.th/DSD/Home/Agency / ติดต่อด้วยตนเอง ณ หน่วยงาน</w:t>
              <w:br/>
              <w:t xml:space="preserve">(ที่อยู่/โทรศัพท์ สามารถค้นหาได้ทางเว็บไซต์ http://www.dsd.go.th)</w:t>
              <w:br/>
              <w:t xml:space="preserve">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  <w:br/>
              <w:t xml:space="preserve">(กระทรวงแรงงาน ถนนมิตรไมตรี ดินแดง กรุงเทพฯ 10400 สายด่วน 1546 http://www.mol.go.th/anonymouse/complaint))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  <w:br/>
              <w:t xml:space="preserve">(กรมพัฒนาฝีมือแรงงาน ถนนมิตรไมตรี ดินแดง กรุงเทพฯ 10400 โทร. 022451707 http://www.dsd.go.th))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มฐ 1 ถึง 6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